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4C7BDAC5" w14:textId="77777777" w:rsidR="00FE4D96" w:rsidRDefault="00FE4D96">
      <w:pPr>
        <w:spacing w:after="0" w:line="240" w:lineRule="auto"/>
      </w:pPr>
    </w:p>
    <w:p w14:paraId="46849A2C" w14:textId="77777777" w:rsidR="00F70854" w:rsidRDefault="00F70854" w:rsidP="00F70854"/>
    <w:p w14:paraId="681B6552" w14:textId="77777777" w:rsidR="00F70854" w:rsidRDefault="00F70854" w:rsidP="00000D2F">
      <w:pPr>
        <w:jc w:val="center"/>
      </w:pPr>
      <w:r w:rsidRPr="00F70854">
        <w:rPr>
          <w:noProof/>
        </w:rPr>
        <mc:AlternateContent>
          <mc:Choice Requires="wps">
            <w:drawing>
              <wp:anchor distT="0" distB="0" distL="114300" distR="114300" simplePos="0" relativeHeight="251738112" behindDoc="0" locked="1" layoutInCell="1" allowOverlap="1" wp14:anchorId="00438ACA" wp14:editId="29299FAF">
                <wp:simplePos x="0" y="0"/>
                <wp:positionH relativeFrom="column">
                  <wp:posOffset>-34290</wp:posOffset>
                </wp:positionH>
                <wp:positionV relativeFrom="paragraph">
                  <wp:posOffset>1597025</wp:posOffset>
                </wp:positionV>
                <wp:extent cx="7238365" cy="1182370"/>
                <wp:effectExtent l="0" t="0" r="635" b="0"/>
                <wp:wrapThrough wrapText="bothSides">
                  <wp:wrapPolygon edited="0">
                    <wp:start x="0" y="0"/>
                    <wp:lineTo x="0" y="21345"/>
                    <wp:lineTo x="21564" y="21345"/>
                    <wp:lineTo x="21564" y="0"/>
                    <wp:lineTo x="0" y="0"/>
                  </wp:wrapPolygon>
                </wp:wrapThrough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38365" cy="1182370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96F23D" id="Rectangle 1" o:spid="_x0000_s1026" style="position:absolute;margin-left:-2.7pt;margin-top:125.75pt;width:569.95pt;height:93.1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" fillcolor="#005bbb [3215]" stroked="f" strokeweight="1pt">
                <w10:wrap type="through"/>
                <w10:anchorlock/>
              </v:rect>
            </w:pict>
          </mc:Fallback>
        </mc:AlternateContent>
      </w:r>
    </w:p>
    <w:p w14:paraId="7E0AE4BC" w14:textId="464341A9" w:rsidR="00F70854" w:rsidRDefault="00B139C0" w:rsidP="00000D2F">
      <w:pPr>
        <w:jc w:val="center"/>
      </w:pPr>
      <w:r>
        <w:rPr>
          <w:noProof/>
        </w:rPr>
        <w:drawing>
          <wp:anchor distT="0" distB="0" distL="114300" distR="114300" simplePos="0" relativeHeight="251737087" behindDoc="0" locked="0" layoutInCell="1" allowOverlap="1" wp14:anchorId="6E692BBD" wp14:editId="66A9F55E">
            <wp:simplePos x="0" y="0"/>
            <wp:positionH relativeFrom="column">
              <wp:posOffset>136184</wp:posOffset>
            </wp:positionH>
            <wp:positionV relativeFrom="paragraph">
              <wp:posOffset>255905</wp:posOffset>
            </wp:positionV>
            <wp:extent cx="3260136" cy="898689"/>
            <wp:effectExtent l="0" t="0" r="0" b="0"/>
            <wp:wrapNone/>
            <wp:docPr id="128766130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7661301" name="Picture 128766130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0136" cy="89868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2F5FA5C" w14:textId="21370B97" w:rsidR="00F70854" w:rsidRDefault="00F70854" w:rsidP="00000D2F">
      <w:pPr>
        <w:jc w:val="center"/>
      </w:pPr>
    </w:p>
    <w:p w14:paraId="31924ADA" w14:textId="77777777" w:rsidR="00F70854" w:rsidRDefault="00F70854" w:rsidP="00000D2F">
      <w:pPr>
        <w:jc w:val="center"/>
      </w:pPr>
    </w:p>
    <w:p w14:paraId="544E6636" w14:textId="77777777" w:rsidR="00F70854" w:rsidRDefault="001057DD" w:rsidP="00000D2F">
      <w:pPr>
        <w:jc w:val="center"/>
      </w:pPr>
      <w:r>
        <w:rPr>
          <w:noProof/>
          <w:vertAlign w:val="subscript"/>
        </w:rPr>
        <w:drawing>
          <wp:anchor distT="0" distB="0" distL="114300" distR="114300" simplePos="0" relativeHeight="251819008" behindDoc="0" locked="0" layoutInCell="1" allowOverlap="1" wp14:anchorId="410F881F" wp14:editId="0BE5ED9F">
            <wp:simplePos x="0" y="0"/>
            <wp:positionH relativeFrom="column">
              <wp:posOffset>325755</wp:posOffset>
            </wp:positionH>
            <wp:positionV relativeFrom="paragraph">
              <wp:posOffset>756828</wp:posOffset>
            </wp:positionV>
            <wp:extent cx="3128211" cy="470550"/>
            <wp:effectExtent l="0" t="0" r="0" b="5715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School-of-Management-RGB-White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8211" cy="470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EB40E5E" w14:textId="77777777" w:rsidR="00F70854" w:rsidRPr="00625A0E" w:rsidRDefault="00F70854" w:rsidP="00000D2F">
      <w:pPr>
        <w:jc w:val="center"/>
        <w:rPr>
          <w:vertAlign w:val="subscript"/>
        </w:rPr>
      </w:pPr>
    </w:p>
    <w:p w14:paraId="3C980371" w14:textId="77777777" w:rsidR="00F70854" w:rsidRDefault="009F0ED4" w:rsidP="00000D2F">
      <w:pPr>
        <w:jc w:val="center"/>
      </w:pPr>
      <w:r w:rsidRPr="00F70854">
        <w:rPr>
          <w:noProof/>
        </w:rPr>
        <w:drawing>
          <wp:anchor distT="0" distB="0" distL="114300" distR="114300" simplePos="0" relativeHeight="251801600" behindDoc="0" locked="1" layoutInCell="1" allowOverlap="1" wp14:anchorId="3765AE39" wp14:editId="38247F33">
            <wp:simplePos x="0" y="0"/>
            <wp:positionH relativeFrom="column">
              <wp:posOffset>401955</wp:posOffset>
            </wp:positionH>
            <wp:positionV relativeFrom="paragraph">
              <wp:posOffset>-34925</wp:posOffset>
            </wp:positionV>
            <wp:extent cx="441325" cy="441325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Users/rck4/Downloads/Social%20Media%20Icons%204/Icons%20for%20Web%20and%20D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44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0854">
        <w:rPr>
          <w:noProof/>
        </w:rPr>
        <w:drawing>
          <wp:anchor distT="0" distB="0" distL="114300" distR="114300" simplePos="0" relativeHeight="251802624" behindDoc="0" locked="1" layoutInCell="1" allowOverlap="1" wp14:anchorId="7D282B46" wp14:editId="6B30A436">
            <wp:simplePos x="0" y="0"/>
            <wp:positionH relativeFrom="column">
              <wp:posOffset>1432560</wp:posOffset>
            </wp:positionH>
            <wp:positionV relativeFrom="paragraph">
              <wp:posOffset>-36195</wp:posOffset>
            </wp:positionV>
            <wp:extent cx="437515" cy="437515"/>
            <wp:effectExtent l="0" t="0" r="635" b="635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Users/rck4/Downloads/Social%20Media%20Icons%204/Icons%20for%20Web%20and%20D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515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0854">
        <w:rPr>
          <w:noProof/>
        </w:rPr>
        <w:drawing>
          <wp:anchor distT="0" distB="0" distL="114300" distR="114300" simplePos="0" relativeHeight="251803648" behindDoc="0" locked="1" layoutInCell="1" allowOverlap="1" wp14:anchorId="716A3A40" wp14:editId="44189FE8">
            <wp:simplePos x="0" y="0"/>
            <wp:positionH relativeFrom="column">
              <wp:posOffset>2449830</wp:posOffset>
            </wp:positionH>
            <wp:positionV relativeFrom="paragraph">
              <wp:posOffset>-35560</wp:posOffset>
            </wp:positionV>
            <wp:extent cx="435610" cy="435610"/>
            <wp:effectExtent l="0" t="0" r="2540" b="254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Users/rck4/Downloads/Social%20Media%20Icons%204/Icons%20for%20Web%20and%20D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435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0854">
        <w:rPr>
          <w:noProof/>
        </w:rPr>
        <w:drawing>
          <wp:anchor distT="0" distB="0" distL="114300" distR="114300" simplePos="0" relativeHeight="251804672" behindDoc="0" locked="1" layoutInCell="1" allowOverlap="1" wp14:anchorId="0986D508" wp14:editId="7FBB5D85">
            <wp:simplePos x="0" y="0"/>
            <wp:positionH relativeFrom="column">
              <wp:posOffset>1946910</wp:posOffset>
            </wp:positionH>
            <wp:positionV relativeFrom="paragraph">
              <wp:posOffset>-36195</wp:posOffset>
            </wp:positionV>
            <wp:extent cx="431800" cy="431800"/>
            <wp:effectExtent l="0" t="0" r="6350" b="6350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Users/rck4/Downloads/Social%20Media%20Icons%204/Icons%20for%20Web%20and%20D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0854">
        <w:rPr>
          <w:noProof/>
        </w:rPr>
        <w:drawing>
          <wp:anchor distT="0" distB="0" distL="114300" distR="114300" simplePos="0" relativeHeight="251805696" behindDoc="0" locked="1" layoutInCell="1" allowOverlap="1" wp14:anchorId="6E7902A5" wp14:editId="51FFBA24">
            <wp:simplePos x="0" y="0"/>
            <wp:positionH relativeFrom="column">
              <wp:posOffset>927735</wp:posOffset>
            </wp:positionH>
            <wp:positionV relativeFrom="paragraph">
              <wp:posOffset>-36195</wp:posOffset>
            </wp:positionV>
            <wp:extent cx="431800" cy="431800"/>
            <wp:effectExtent l="0" t="0" r="6350" b="6350"/>
            <wp:wrapNone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Users/rck4/Downloads/Social%20Media%20Icons%204/Icons%20for%20Web%20and%20D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0854">
        <w:rPr>
          <w:noProof/>
        </w:rPr>
        <w:drawing>
          <wp:anchor distT="0" distB="0" distL="114300" distR="114300" simplePos="0" relativeHeight="251806720" behindDoc="0" locked="1" layoutInCell="1" allowOverlap="1" wp14:anchorId="2069FD70" wp14:editId="5A94D69C">
            <wp:simplePos x="0" y="0"/>
            <wp:positionH relativeFrom="column">
              <wp:posOffset>2956560</wp:posOffset>
            </wp:positionH>
            <wp:positionV relativeFrom="paragraph">
              <wp:posOffset>-36195</wp:posOffset>
            </wp:positionV>
            <wp:extent cx="431800" cy="431800"/>
            <wp:effectExtent l="0" t="0" r="6350" b="6350"/>
            <wp:wrapNone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Users/rck4/Downloads/Social%20Media%20Icons%204/Icons%20for%20Web%20and%20D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0854">
        <w:rPr>
          <w:noProof/>
        </w:rPr>
        <w:drawing>
          <wp:anchor distT="0" distB="0" distL="114300" distR="114300" simplePos="0" relativeHeight="251807744" behindDoc="0" locked="1" layoutInCell="1" allowOverlap="1" wp14:anchorId="4E25CBEB" wp14:editId="1AFA0F37">
            <wp:simplePos x="0" y="0"/>
            <wp:positionH relativeFrom="column">
              <wp:posOffset>405765</wp:posOffset>
            </wp:positionH>
            <wp:positionV relativeFrom="paragraph">
              <wp:posOffset>614680</wp:posOffset>
            </wp:positionV>
            <wp:extent cx="441325" cy="443865"/>
            <wp:effectExtent l="0" t="0" r="0" b="0"/>
            <wp:wrapNone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Users/rck4/Downloads/Social%20Media%20Icons%204/Icons%20for%20Web%20and%20D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443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0854">
        <w:rPr>
          <w:noProof/>
        </w:rPr>
        <w:drawing>
          <wp:anchor distT="0" distB="0" distL="114300" distR="114300" simplePos="0" relativeHeight="251808768" behindDoc="0" locked="1" layoutInCell="1" allowOverlap="1" wp14:anchorId="54186ABF" wp14:editId="06268414">
            <wp:simplePos x="0" y="0"/>
            <wp:positionH relativeFrom="column">
              <wp:posOffset>1424940</wp:posOffset>
            </wp:positionH>
            <wp:positionV relativeFrom="paragraph">
              <wp:posOffset>614680</wp:posOffset>
            </wp:positionV>
            <wp:extent cx="441325" cy="437515"/>
            <wp:effectExtent l="0" t="0" r="0" b="0"/>
            <wp:wrapNone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Users/rck4/Downloads/Social%20Media%20Icons%204/Icons%20for%20Web%20and%20D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325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0854">
        <w:rPr>
          <w:noProof/>
        </w:rPr>
        <w:drawing>
          <wp:anchor distT="0" distB="0" distL="114300" distR="114300" simplePos="0" relativeHeight="251809792" behindDoc="0" locked="1" layoutInCell="1" allowOverlap="1" wp14:anchorId="475B3148" wp14:editId="0EA5B79B">
            <wp:simplePos x="0" y="0"/>
            <wp:positionH relativeFrom="column">
              <wp:posOffset>2444115</wp:posOffset>
            </wp:positionH>
            <wp:positionV relativeFrom="paragraph">
              <wp:posOffset>614680</wp:posOffset>
            </wp:positionV>
            <wp:extent cx="435610" cy="437515"/>
            <wp:effectExtent l="0" t="0" r="0" b="0"/>
            <wp:wrapNone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Users/rck4/Downloads/Social%20Media%20Icons%204/Icons%20for%20Web%20and%20D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0854">
        <w:rPr>
          <w:noProof/>
        </w:rPr>
        <w:drawing>
          <wp:anchor distT="0" distB="0" distL="114300" distR="114300" simplePos="0" relativeHeight="251810816" behindDoc="0" locked="1" layoutInCell="1" allowOverlap="1" wp14:anchorId="5DE716A0" wp14:editId="06815B9A">
            <wp:simplePos x="0" y="0"/>
            <wp:positionH relativeFrom="column">
              <wp:posOffset>1937385</wp:posOffset>
            </wp:positionH>
            <wp:positionV relativeFrom="paragraph">
              <wp:posOffset>614680</wp:posOffset>
            </wp:positionV>
            <wp:extent cx="435610" cy="431800"/>
            <wp:effectExtent l="0" t="0" r="0" b="0"/>
            <wp:wrapNone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Users/rck4/Downloads/Social%20Media%20Icons%204/Icons%20for%20Web%20and%20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0854">
        <w:rPr>
          <w:noProof/>
        </w:rPr>
        <w:drawing>
          <wp:anchor distT="0" distB="0" distL="114300" distR="114300" simplePos="0" relativeHeight="251811840" behindDoc="0" locked="1" layoutInCell="1" allowOverlap="1" wp14:anchorId="31F9BB38" wp14:editId="2BA3CF74">
            <wp:simplePos x="0" y="0"/>
            <wp:positionH relativeFrom="column">
              <wp:posOffset>918210</wp:posOffset>
            </wp:positionH>
            <wp:positionV relativeFrom="paragraph">
              <wp:posOffset>611505</wp:posOffset>
            </wp:positionV>
            <wp:extent cx="431800" cy="431800"/>
            <wp:effectExtent l="0" t="0" r="6350" b="6350"/>
            <wp:wrapNone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Users/rck4/Downloads/Social%20Media%20Icons%204/Icons%20for%20Web%20and%20D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70854">
        <w:rPr>
          <w:noProof/>
        </w:rPr>
        <w:drawing>
          <wp:anchor distT="0" distB="0" distL="114300" distR="114300" simplePos="0" relativeHeight="251812864" behindDoc="0" locked="1" layoutInCell="1" allowOverlap="1" wp14:anchorId="36E93ADD" wp14:editId="465A6AEF">
            <wp:simplePos x="0" y="0"/>
            <wp:positionH relativeFrom="column">
              <wp:posOffset>2950845</wp:posOffset>
            </wp:positionH>
            <wp:positionV relativeFrom="paragraph">
              <wp:posOffset>614680</wp:posOffset>
            </wp:positionV>
            <wp:extent cx="435610" cy="431800"/>
            <wp:effectExtent l="0" t="0" r="0" b="0"/>
            <wp:wrapNone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../../../../../../Users/rck4/Downloads/Social%20Media%20Icons%204/Icons%20for%20Web%20and%20D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5610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EC8D0FB" w14:textId="77777777" w:rsidR="00F70854" w:rsidRDefault="00F70854" w:rsidP="00000D2F">
      <w:pPr>
        <w:jc w:val="center"/>
      </w:pPr>
    </w:p>
    <w:p w14:paraId="6905F93C" w14:textId="77777777" w:rsidR="00F70854" w:rsidRDefault="00F70854" w:rsidP="00625A0E"/>
    <w:p w14:paraId="25375AA6" w14:textId="77777777" w:rsidR="00F70854" w:rsidRDefault="00275A01" w:rsidP="005B20AA">
      <w:pPr>
        <w:tabs>
          <w:tab w:val="left" w:pos="6692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816960" behindDoc="0" locked="1" layoutInCell="1" allowOverlap="1" wp14:anchorId="5D2075F7" wp14:editId="1D9AD4C9">
                <wp:simplePos x="0" y="0"/>
                <wp:positionH relativeFrom="column">
                  <wp:posOffset>242570</wp:posOffset>
                </wp:positionH>
                <wp:positionV relativeFrom="paragraph">
                  <wp:posOffset>4798060</wp:posOffset>
                </wp:positionV>
                <wp:extent cx="6708775" cy="3175"/>
                <wp:effectExtent l="0" t="0" r="47625" b="47625"/>
                <wp:wrapNone/>
                <wp:docPr id="70" name="Straight Connector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08775" cy="3175"/>
                        </a:xfrm>
                        <a:prstGeom prst="line">
                          <a:avLst/>
                        </a:prstGeom>
                        <a:ln>
                          <a:solidFill>
                            <a:srgbClr val="005BBB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DA3D685" id="Straight Connector 70" o:spid="_x0000_s1026" style="position:absolute;z-index:251816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1pt,377.8pt" to="547.35pt,378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" strokecolor="#005bbb" strokeweight=".5pt">
                <v:stroke dashstyle="dash" joinstyle="miter"/>
                <w10:anchorlock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814912" behindDoc="0" locked="1" layoutInCell="1" allowOverlap="1" wp14:anchorId="78BBAFFB" wp14:editId="11793009">
                <wp:simplePos x="0" y="0"/>
                <wp:positionH relativeFrom="column">
                  <wp:posOffset>242570</wp:posOffset>
                </wp:positionH>
                <wp:positionV relativeFrom="paragraph">
                  <wp:posOffset>379095</wp:posOffset>
                </wp:positionV>
                <wp:extent cx="6708775" cy="3175"/>
                <wp:effectExtent l="0" t="0" r="47625" b="47625"/>
                <wp:wrapNone/>
                <wp:docPr id="69" name="Straight Connector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708775" cy="3175"/>
                        </a:xfrm>
                        <a:prstGeom prst="line">
                          <a:avLst/>
                        </a:prstGeom>
                        <a:ln>
                          <a:solidFill>
                            <a:srgbClr val="005BBB"/>
                          </a:solidFill>
                          <a:prstDash val="dash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3C43CDD" id="Straight Connector 69" o:spid="_x0000_s1026" style="position:absolute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9.1pt,29.85pt" to="547.35pt,30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" strokecolor="#005bbb" strokeweight=".5pt">
                <v:stroke dashstyle="dash" joinstyle="miter"/>
                <w10:anchorlock/>
              </v:line>
            </w:pict>
          </mc:Fallback>
        </mc:AlternateContent>
      </w:r>
      <w:r w:rsidR="005B20AA">
        <w:tab/>
      </w:r>
    </w:p>
    <w:p w14:paraId="579D62B4" w14:textId="77777777" w:rsidR="00F70854" w:rsidRDefault="00F70854" w:rsidP="00000D2F">
      <w:pPr>
        <w:jc w:val="center"/>
      </w:pPr>
    </w:p>
    <w:p w14:paraId="4BE06968" w14:textId="77777777" w:rsidR="00F70854" w:rsidRDefault="00F70854" w:rsidP="00000D2F">
      <w:pPr>
        <w:jc w:val="center"/>
      </w:pPr>
    </w:p>
    <w:p w14:paraId="7B38A8B3" w14:textId="77777777" w:rsidR="00F70854" w:rsidRDefault="00F70854" w:rsidP="00000D2F">
      <w:pPr>
        <w:jc w:val="center"/>
      </w:pPr>
    </w:p>
    <w:p w14:paraId="47ACC6C6" w14:textId="77777777" w:rsidR="00D157BF" w:rsidRDefault="00D157BF" w:rsidP="00000D2F">
      <w:pPr>
        <w:jc w:val="center"/>
      </w:pPr>
    </w:p>
    <w:p w14:paraId="4A527B69" w14:textId="77777777" w:rsidR="00F70854" w:rsidRDefault="00F70854" w:rsidP="00000D2F">
      <w:pPr>
        <w:jc w:val="center"/>
      </w:pPr>
    </w:p>
    <w:p w14:paraId="5955510C" w14:textId="77777777" w:rsidR="00F70854" w:rsidRPr="00D535ED" w:rsidRDefault="00771984" w:rsidP="00000D2F">
      <w:pPr>
        <w:jc w:val="center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774976" behindDoc="0" locked="1" layoutInCell="1" allowOverlap="1" wp14:anchorId="17E64EB8" wp14:editId="5FA2DADF">
                <wp:simplePos x="0" y="0"/>
                <wp:positionH relativeFrom="column">
                  <wp:posOffset>2819400</wp:posOffset>
                </wp:positionH>
                <wp:positionV relativeFrom="paragraph">
                  <wp:posOffset>-1221740</wp:posOffset>
                </wp:positionV>
                <wp:extent cx="1445260" cy="1445260"/>
                <wp:effectExtent l="127000" t="127000" r="180340" b="180340"/>
                <wp:wrapThrough wrapText="bothSides">
                  <wp:wrapPolygon edited="0">
                    <wp:start x="8351" y="-1898"/>
                    <wp:lineTo x="-1139" y="-1898"/>
                    <wp:lineTo x="-1898" y="4176"/>
                    <wp:lineTo x="-1898" y="17462"/>
                    <wp:lineTo x="3417" y="22397"/>
                    <wp:lineTo x="6833" y="23916"/>
                    <wp:lineTo x="7213" y="23916"/>
                    <wp:lineTo x="14805" y="23916"/>
                    <wp:lineTo x="15185" y="23916"/>
                    <wp:lineTo x="18981" y="22397"/>
                    <wp:lineTo x="23536" y="16703"/>
                    <wp:lineTo x="23536" y="16323"/>
                    <wp:lineTo x="23916" y="10629"/>
                    <wp:lineTo x="23916" y="10250"/>
                    <wp:lineTo x="22777" y="4555"/>
                    <wp:lineTo x="23156" y="2278"/>
                    <wp:lineTo x="16703" y="-1898"/>
                    <wp:lineTo x="13666" y="-1898"/>
                    <wp:lineTo x="8351" y="-1898"/>
                  </wp:wrapPolygon>
                </wp:wrapThrough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5260" cy="1445260"/>
                          <a:chOff x="0" y="0"/>
                          <a:chExt cx="1445260" cy="1445260"/>
                        </a:xfrm>
                      </wpg:grpSpPr>
                      <wpg:grpSp>
                        <wpg:cNvPr id="44" name="Group 44"/>
                        <wpg:cNvGrpSpPr/>
                        <wpg:grpSpPr>
                          <a:xfrm>
                            <a:off x="0" y="0"/>
                            <a:ext cx="1445260" cy="1445260"/>
                            <a:chOff x="0" y="0"/>
                            <a:chExt cx="1445342" cy="1445342"/>
                          </a:xfrm>
                          <a:effectLst/>
                        </wpg:grpSpPr>
                        <wps:wsp>
                          <wps:cNvPr id="45" name="Oval 45"/>
                          <wps:cNvSpPr/>
                          <wps:spPr>
                            <a:xfrm>
                              <a:off x="0" y="0"/>
                              <a:ext cx="1445342" cy="1445342"/>
                            </a:xfrm>
                            <a:prstGeom prst="ellipse">
                              <a:avLst/>
                            </a:prstGeom>
                            <a:solidFill>
                              <a:srgbClr val="666666"/>
                            </a:solidFill>
                            <a:ln>
                              <a:noFill/>
                            </a:ln>
                            <a:effectLst>
                              <a:outerShdw blurRad="114300" dist="38100" dir="3480000" sx="104000" sy="104000" algn="ctr" rotWithShape="0">
                                <a:schemeClr val="tx1">
                                  <a:lumMod val="50000"/>
                                  <a:lumOff val="50000"/>
                                  <a:alpha val="69000"/>
                                </a:scheme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6" name="Oval 46"/>
                          <wps:cNvSpPr/>
                          <wps:spPr>
                            <a:xfrm>
                              <a:off x="87707" y="88900"/>
                              <a:ext cx="1268095" cy="126809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bg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7" name="Text Box 47"/>
                        <wps:cNvSpPr txBox="1"/>
                        <wps:spPr>
                          <a:xfrm>
                            <a:off x="60960" y="106680"/>
                            <a:ext cx="1288415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78DF63E" w14:textId="77777777" w:rsidR="00771984" w:rsidRPr="006E7BA1" w:rsidRDefault="00771984" w:rsidP="00771984">
                              <w:pPr>
                                <w:spacing w:after="0" w:line="276" w:lineRule="auto"/>
                                <w:jc w:val="center"/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E7BA1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>ENTER YOU</w:t>
                              </w:r>
                              <w:r w:rsidR="00934145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>r</w:t>
                              </w:r>
                              <w:r w:rsidRPr="006E7BA1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 xml:space="preserve"> CALLOUT COPY HERE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182880" rIns="91440" bIns="9144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7E64EB8" id="Group 43" o:spid="_x0000_s1026" style="position:absolute;left:0;text-align:left;margin-left:222pt;margin-top:-96.2pt;width:113.8pt;height:113.8pt;z-index:251774976" coordsize="14452,14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">
                <v:group id="Group 44" o:spid="_x0000_s1027" style="position:absolute;width:14452;height:14452" coordsize="14453,144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<v:oval id="Oval 45" o:spid="_x0000_s1028" style="position:absolute;width:14453;height:144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" fillcolor="#666" stroked="f" strokeweight="1pt">
                    <v:stroke joinstyle="miter"/>
                    <v:shadow on="t" type="perspective" color="#b2b2b2 [1629]" opacity="45219f" offset=".56083mm,.89753mm" matrix="68157f,,,68157f"/>
                  </v:oval>
                  <v:oval id="Oval 46" o:spid="_x0000_s1029" style="position:absolute;left:877;top:889;width:12681;height:1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" filled="f" strokecolor="white [3212]" strokeweight="1.5pt">
                    <v:stroke dashstyle="dash" joinstyle="miter"/>
                  </v:oval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7" o:spid="_x0000_s1030" type="#_x0000_t202" style="position:absolute;left:609;top:1066;width:12884;height:128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" filled="f" stroked="f">
                  <v:textbox inset=",14.4pt,,7.2pt">
                    <w:txbxContent>
                      <w:p w:rsidR="00771984" w:rsidRPr="006E7BA1" w:rsidRDefault="00771984" w:rsidP="00771984">
                        <w:pPr>
                          <w:spacing w:after="0" w:line="276" w:lineRule="auto"/>
                          <w:jc w:val="center"/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E7BA1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>ENTER YOU</w:t>
                        </w:r>
                        <w:r w:rsidR="00934145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>r</w:t>
                        </w:r>
                        <w:r w:rsidRPr="006E7BA1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 xml:space="preserve"> CALLOUT COPY HERE</w:t>
                        </w:r>
                      </w:p>
                    </w:txbxContent>
                  </v:textbox>
                </v:shape>
                <w10:wrap type="through"/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7024" behindDoc="0" locked="1" layoutInCell="1" allowOverlap="1" wp14:anchorId="70DB0204" wp14:editId="7923CA43">
                <wp:simplePos x="0" y="0"/>
                <wp:positionH relativeFrom="column">
                  <wp:posOffset>617855</wp:posOffset>
                </wp:positionH>
                <wp:positionV relativeFrom="paragraph">
                  <wp:posOffset>665480</wp:posOffset>
                </wp:positionV>
                <wp:extent cx="1445260" cy="1445260"/>
                <wp:effectExtent l="127000" t="127000" r="180340" b="180340"/>
                <wp:wrapThrough wrapText="bothSides">
                  <wp:wrapPolygon edited="0">
                    <wp:start x="8351" y="-1898"/>
                    <wp:lineTo x="-1139" y="-1898"/>
                    <wp:lineTo x="-1898" y="4176"/>
                    <wp:lineTo x="-1898" y="17462"/>
                    <wp:lineTo x="3417" y="22397"/>
                    <wp:lineTo x="6833" y="23916"/>
                    <wp:lineTo x="7213" y="23916"/>
                    <wp:lineTo x="14805" y="23916"/>
                    <wp:lineTo x="15185" y="23916"/>
                    <wp:lineTo x="18981" y="22397"/>
                    <wp:lineTo x="23536" y="16703"/>
                    <wp:lineTo x="23536" y="16323"/>
                    <wp:lineTo x="23916" y="10629"/>
                    <wp:lineTo x="23916" y="10250"/>
                    <wp:lineTo x="22777" y="4555"/>
                    <wp:lineTo x="23156" y="2278"/>
                    <wp:lineTo x="16703" y="-1898"/>
                    <wp:lineTo x="13666" y="-1898"/>
                    <wp:lineTo x="8351" y="-1898"/>
                  </wp:wrapPolygon>
                </wp:wrapThrough>
                <wp:docPr id="5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5260" cy="1445260"/>
                          <a:chOff x="0" y="0"/>
                          <a:chExt cx="1445260" cy="1445260"/>
                        </a:xfrm>
                      </wpg:grpSpPr>
                      <wpg:grpSp>
                        <wpg:cNvPr id="51" name="Group 51"/>
                        <wpg:cNvGrpSpPr/>
                        <wpg:grpSpPr>
                          <a:xfrm>
                            <a:off x="0" y="0"/>
                            <a:ext cx="1445260" cy="1445260"/>
                            <a:chOff x="0" y="0"/>
                            <a:chExt cx="1445342" cy="1445342"/>
                          </a:xfrm>
                          <a:effectLst/>
                        </wpg:grpSpPr>
                        <wps:wsp>
                          <wps:cNvPr id="52" name="Oval 52"/>
                          <wps:cNvSpPr/>
                          <wps:spPr>
                            <a:xfrm>
                              <a:off x="0" y="0"/>
                              <a:ext cx="1445342" cy="1445342"/>
                            </a:xfrm>
                            <a:prstGeom prst="ellipse">
                              <a:avLst/>
                            </a:prstGeom>
                            <a:solidFill>
                              <a:schemeClr val="accent4"/>
                            </a:solidFill>
                            <a:ln>
                              <a:noFill/>
                            </a:ln>
                            <a:effectLst>
                              <a:outerShdw blurRad="114300" dist="38100" dir="3480000" sx="104000" sy="104000" algn="ctr" rotWithShape="0">
                                <a:schemeClr val="tx1">
                                  <a:lumMod val="50000"/>
                                  <a:lumOff val="50000"/>
                                  <a:alpha val="69000"/>
                                </a:scheme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3" name="Oval 53"/>
                          <wps:cNvSpPr/>
                          <wps:spPr>
                            <a:xfrm>
                              <a:off x="87707" y="88900"/>
                              <a:ext cx="1268095" cy="126809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bg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54" name="Text Box 54"/>
                        <wps:cNvSpPr txBox="1"/>
                        <wps:spPr>
                          <a:xfrm>
                            <a:off x="60960" y="106680"/>
                            <a:ext cx="1288415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D145AB3" w14:textId="77777777" w:rsidR="00771984" w:rsidRPr="006E7BA1" w:rsidRDefault="00771984" w:rsidP="00771984">
                              <w:pPr>
                                <w:spacing w:after="0" w:line="276" w:lineRule="auto"/>
                                <w:jc w:val="center"/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E7BA1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>ENTER YOU</w:t>
                              </w:r>
                              <w:r w:rsidR="00934145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>r</w:t>
                              </w:r>
                              <w:r w:rsidRPr="006E7BA1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 xml:space="preserve"> CALLOUT COPY HERE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182880" rIns="91440" bIns="9144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0DB0204" id="Group 50" o:spid="_x0000_s1031" style="position:absolute;left:0;text-align:left;margin-left:48.65pt;margin-top:52.4pt;width:113.8pt;height:113.8pt;z-index:251777024" coordsize="14452,14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">
                <v:group id="Group 51" o:spid="_x0000_s1032" style="position:absolute;width:14452;height:14452" coordsize="14453,144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">
                  <v:oval id="Oval 52" o:spid="_x0000_s1033" style="position:absolute;width:14453;height:144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" fillcolor="#006570 [3207]" stroked="f" strokeweight="1pt">
                    <v:stroke joinstyle="miter"/>
                    <v:shadow on="t" type="perspective" color="#b2b2b2 [1629]" opacity="45219f" offset=".56083mm,.89753mm" matrix="68157f,,,68157f"/>
                  </v:oval>
                  <v:oval id="Oval 53" o:spid="_x0000_s1034" style="position:absolute;left:877;top:889;width:12681;height:1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" filled="f" strokecolor="white [3212]" strokeweight="1.5pt">
                    <v:stroke dashstyle="dash" joinstyle="miter"/>
                  </v:oval>
                </v:group>
                <v:shape id="Text Box 54" o:spid="_x0000_s1035" type="#_x0000_t202" style="position:absolute;left:609;top:1066;width:12884;height:128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" filled="f" stroked="f">
                  <v:textbox inset=",14.4pt,,7.2pt">
                    <w:txbxContent>
                      <w:p w:rsidR="00771984" w:rsidRPr="006E7BA1" w:rsidRDefault="00771984" w:rsidP="00771984">
                        <w:pPr>
                          <w:spacing w:after="0" w:line="276" w:lineRule="auto"/>
                          <w:jc w:val="center"/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E7BA1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>ENTER YOU</w:t>
                        </w:r>
                        <w:r w:rsidR="00934145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>r</w:t>
                        </w:r>
                        <w:r w:rsidRPr="006E7BA1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 xml:space="preserve"> CALLOUT COPY HERE</w:t>
                        </w:r>
                      </w:p>
                    </w:txbxContent>
                  </v:textbox>
                </v:shape>
                <w10:wrap type="through"/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1" layoutInCell="1" allowOverlap="1" wp14:anchorId="2F7E0872" wp14:editId="6D1358C2">
                <wp:simplePos x="0" y="0"/>
                <wp:positionH relativeFrom="column">
                  <wp:posOffset>2815590</wp:posOffset>
                </wp:positionH>
                <wp:positionV relativeFrom="paragraph">
                  <wp:posOffset>676275</wp:posOffset>
                </wp:positionV>
                <wp:extent cx="1445260" cy="1445260"/>
                <wp:effectExtent l="127000" t="127000" r="180340" b="180340"/>
                <wp:wrapThrough wrapText="bothSides">
                  <wp:wrapPolygon edited="0">
                    <wp:start x="8351" y="-1898"/>
                    <wp:lineTo x="-1139" y="-1898"/>
                    <wp:lineTo x="-1898" y="4176"/>
                    <wp:lineTo x="-1898" y="17462"/>
                    <wp:lineTo x="3417" y="22397"/>
                    <wp:lineTo x="6833" y="23916"/>
                    <wp:lineTo x="7213" y="23916"/>
                    <wp:lineTo x="14805" y="23916"/>
                    <wp:lineTo x="15185" y="23916"/>
                    <wp:lineTo x="18981" y="22397"/>
                    <wp:lineTo x="23536" y="16703"/>
                    <wp:lineTo x="23536" y="16323"/>
                    <wp:lineTo x="23916" y="10629"/>
                    <wp:lineTo x="23916" y="10250"/>
                    <wp:lineTo x="22777" y="4555"/>
                    <wp:lineTo x="23156" y="2278"/>
                    <wp:lineTo x="16703" y="-1898"/>
                    <wp:lineTo x="13666" y="-1898"/>
                    <wp:lineTo x="8351" y="-1898"/>
                  </wp:wrapPolygon>
                </wp:wrapThrough>
                <wp:docPr id="19" name="Group 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5260" cy="1445260"/>
                          <a:chOff x="0" y="0"/>
                          <a:chExt cx="1445260" cy="1445260"/>
                        </a:xfrm>
                      </wpg:grpSpPr>
                      <wpg:grpSp>
                        <wpg:cNvPr id="20" name="Group 20"/>
                        <wpg:cNvGrpSpPr/>
                        <wpg:grpSpPr>
                          <a:xfrm>
                            <a:off x="0" y="0"/>
                            <a:ext cx="1445260" cy="1445260"/>
                            <a:chOff x="0" y="0"/>
                            <a:chExt cx="1445342" cy="1445342"/>
                          </a:xfrm>
                          <a:effectLst/>
                        </wpg:grpSpPr>
                        <wps:wsp>
                          <wps:cNvPr id="21" name="Oval 21"/>
                          <wps:cNvSpPr/>
                          <wps:spPr>
                            <a:xfrm>
                              <a:off x="0" y="0"/>
                              <a:ext cx="1445342" cy="1445342"/>
                            </a:xfrm>
                            <a:prstGeom prst="ellipse">
                              <a:avLst/>
                            </a:prstGeom>
                            <a:solidFill>
                              <a:srgbClr val="E56A54"/>
                            </a:solidFill>
                            <a:ln>
                              <a:noFill/>
                            </a:ln>
                            <a:effectLst>
                              <a:outerShdw blurRad="114300" dist="38100" dir="3480000" sx="104000" sy="104000" algn="ctr" rotWithShape="0">
                                <a:schemeClr val="tx1">
                                  <a:lumMod val="50000"/>
                                  <a:lumOff val="50000"/>
                                  <a:alpha val="69000"/>
                                </a:scheme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Oval 22"/>
                          <wps:cNvSpPr/>
                          <wps:spPr>
                            <a:xfrm>
                              <a:off x="87707" y="88900"/>
                              <a:ext cx="1268095" cy="126809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bg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42" name="Text Box 42"/>
                        <wps:cNvSpPr txBox="1"/>
                        <wps:spPr>
                          <a:xfrm>
                            <a:off x="60960" y="106680"/>
                            <a:ext cx="1288415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AC63C43" w14:textId="77777777" w:rsidR="00771984" w:rsidRPr="006E7BA1" w:rsidRDefault="00771984" w:rsidP="00771984">
                              <w:pPr>
                                <w:spacing w:after="0" w:line="276" w:lineRule="auto"/>
                                <w:jc w:val="center"/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E7BA1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>ENTER YOU</w:t>
                              </w:r>
                              <w:r w:rsidR="00934145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>r</w:t>
                              </w:r>
                              <w:r w:rsidRPr="006E7BA1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 xml:space="preserve"> CALLOUT COPY HERE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182880" rIns="91440" bIns="9144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F7E0872" id="Group 19" o:spid="_x0000_s1036" style="position:absolute;left:0;text-align:left;margin-left:221.7pt;margin-top:53.25pt;width:113.8pt;height:113.8pt;z-index:251772928" coordsize="14452,14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">
                <v:group id="Group 20" o:spid="_x0000_s1037" style="position:absolute;width:14452;height:14452" coordsize="14453,144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oval id="Oval 21" o:spid="_x0000_s1038" style="position:absolute;width:14453;height:144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" fillcolor="#e56a54" stroked="f" strokeweight="1pt">
                    <v:stroke joinstyle="miter"/>
                    <v:shadow on="t" type="perspective" color="#b2b2b2 [1629]" opacity="45219f" offset=".56083mm,.89753mm" matrix="68157f,,,68157f"/>
                  </v:oval>
                  <v:oval id="Oval 22" o:spid="_x0000_s1039" style="position:absolute;left:877;top:889;width:12681;height:1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" filled="f" strokecolor="white [3212]" strokeweight="1.5pt">
                    <v:stroke dashstyle="dash" joinstyle="miter"/>
                  </v:oval>
                </v:group>
                <v:shape id="Text Box 42" o:spid="_x0000_s1040" type="#_x0000_t202" style="position:absolute;left:609;top:1066;width:12884;height:128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" filled="f" stroked="f">
                  <v:textbox inset=",14.4pt,,7.2pt">
                    <w:txbxContent>
                      <w:p w:rsidR="00771984" w:rsidRPr="006E7BA1" w:rsidRDefault="00771984" w:rsidP="00771984">
                        <w:pPr>
                          <w:spacing w:after="0" w:line="276" w:lineRule="auto"/>
                          <w:jc w:val="center"/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E7BA1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>ENTER YOU</w:t>
                        </w:r>
                        <w:r w:rsidR="00934145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>r</w:t>
                        </w:r>
                        <w:r w:rsidRPr="006E7BA1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 xml:space="preserve"> CALLOUT COPY HERE</w:t>
                        </w:r>
                      </w:p>
                    </w:txbxContent>
                  </v:textbox>
                </v:shape>
                <w10:wrap type="through"/>
                <w10:anchorlock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770880" behindDoc="0" locked="1" layoutInCell="1" allowOverlap="1" wp14:anchorId="72676788" wp14:editId="1A410463">
                <wp:simplePos x="0" y="0"/>
                <wp:positionH relativeFrom="column">
                  <wp:posOffset>5013325</wp:posOffset>
                </wp:positionH>
                <wp:positionV relativeFrom="paragraph">
                  <wp:posOffset>665480</wp:posOffset>
                </wp:positionV>
                <wp:extent cx="1445260" cy="1445260"/>
                <wp:effectExtent l="127000" t="127000" r="180340" b="180340"/>
                <wp:wrapThrough wrapText="bothSides">
                  <wp:wrapPolygon edited="0">
                    <wp:start x="8351" y="-1898"/>
                    <wp:lineTo x="-1139" y="-1898"/>
                    <wp:lineTo x="-1898" y="4176"/>
                    <wp:lineTo x="-1898" y="17462"/>
                    <wp:lineTo x="3417" y="22397"/>
                    <wp:lineTo x="6833" y="23916"/>
                    <wp:lineTo x="7213" y="23916"/>
                    <wp:lineTo x="14805" y="23916"/>
                    <wp:lineTo x="15185" y="23916"/>
                    <wp:lineTo x="18981" y="22397"/>
                    <wp:lineTo x="23536" y="16703"/>
                    <wp:lineTo x="23536" y="16323"/>
                    <wp:lineTo x="23916" y="10629"/>
                    <wp:lineTo x="23916" y="10250"/>
                    <wp:lineTo x="22777" y="4555"/>
                    <wp:lineTo x="23156" y="2278"/>
                    <wp:lineTo x="16703" y="-1898"/>
                    <wp:lineTo x="13666" y="-1898"/>
                    <wp:lineTo x="8351" y="-1898"/>
                  </wp:wrapPolygon>
                </wp:wrapThrough>
                <wp:docPr id="12" name="Group 1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5260" cy="1445260"/>
                          <a:chOff x="0" y="0"/>
                          <a:chExt cx="1445260" cy="1445260"/>
                        </a:xfrm>
                      </wpg:grpSpPr>
                      <wpg:grpSp>
                        <wpg:cNvPr id="15" name="Group 15"/>
                        <wpg:cNvGrpSpPr/>
                        <wpg:grpSpPr>
                          <a:xfrm>
                            <a:off x="0" y="0"/>
                            <a:ext cx="1445260" cy="1445260"/>
                            <a:chOff x="0" y="0"/>
                            <a:chExt cx="1445342" cy="1445342"/>
                          </a:xfrm>
                          <a:effectLst/>
                        </wpg:grpSpPr>
                        <wps:wsp>
                          <wps:cNvPr id="16" name="Oval 16"/>
                          <wps:cNvSpPr/>
                          <wps:spPr>
                            <a:xfrm>
                              <a:off x="0" y="0"/>
                              <a:ext cx="1445342" cy="1445342"/>
                            </a:xfrm>
                            <a:prstGeom prst="ellipse">
                              <a:avLst/>
                            </a:prstGeom>
                            <a:solidFill>
                              <a:schemeClr val="accent2"/>
                            </a:solidFill>
                            <a:ln>
                              <a:noFill/>
                            </a:ln>
                            <a:effectLst>
                              <a:outerShdw blurRad="114300" dist="38100" dir="3480000" sx="104000" sy="104000" algn="ctr" rotWithShape="0">
                                <a:schemeClr val="tx1">
                                  <a:lumMod val="50000"/>
                                  <a:lumOff val="50000"/>
                                  <a:alpha val="69000"/>
                                </a:scheme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" name="Oval 17"/>
                          <wps:cNvSpPr/>
                          <wps:spPr>
                            <a:xfrm>
                              <a:off x="87707" y="88900"/>
                              <a:ext cx="1268095" cy="126809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bg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8" name="Text Box 18"/>
                        <wps:cNvSpPr txBox="1"/>
                        <wps:spPr>
                          <a:xfrm>
                            <a:off x="60960" y="106680"/>
                            <a:ext cx="1288415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2F2D23DB" w14:textId="77777777" w:rsidR="00771984" w:rsidRPr="006E7BA1" w:rsidRDefault="00771984" w:rsidP="00771984">
                              <w:pPr>
                                <w:spacing w:after="0" w:line="276" w:lineRule="auto"/>
                                <w:jc w:val="center"/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E7BA1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>ENTER YOU</w:t>
                              </w:r>
                              <w:r w:rsidR="00934145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>r</w:t>
                              </w:r>
                              <w:r w:rsidRPr="006E7BA1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 xml:space="preserve"> CALLOUT COPY HERE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182880" rIns="91440" bIns="9144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2676788" id="Group 12" o:spid="_x0000_s1041" style="position:absolute;left:0;text-align:left;margin-left:394.75pt;margin-top:52.4pt;width:113.8pt;height:113.8pt;z-index:251770880" coordsize="14452,14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">
                <v:group id="Group 15" o:spid="_x0000_s1042" style="position:absolute;width:14452;height:14452" coordsize="14453,144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<v:oval id="Oval 16" o:spid="_x0000_s1043" style="position:absolute;width:14453;height:144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" fillcolor="#2f9fd0 [3205]" stroked="f" strokeweight="1pt">
                    <v:stroke joinstyle="miter"/>
                    <v:shadow on="t" type="perspective" color="#b2b2b2 [1629]" opacity="45219f" offset=".56083mm,.89753mm" matrix="68157f,,,68157f"/>
                  </v:oval>
                  <v:oval id="Oval 17" o:spid="_x0000_s1044" style="position:absolute;left:877;top:889;width:12681;height:1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" filled="f" strokecolor="white [3212]" strokeweight="1.5pt">
                    <v:stroke dashstyle="dash" joinstyle="miter"/>
                  </v:oval>
                </v:group>
                <v:shape id="Text Box 18" o:spid="_x0000_s1045" type="#_x0000_t202" style="position:absolute;left:609;top:1066;width:12884;height:128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" filled="f" stroked="f">
                  <v:textbox inset=",14.4pt,,7.2pt">
                    <w:txbxContent>
                      <w:p w:rsidR="00771984" w:rsidRPr="006E7BA1" w:rsidRDefault="00771984" w:rsidP="00771984">
                        <w:pPr>
                          <w:spacing w:after="0" w:line="276" w:lineRule="auto"/>
                          <w:jc w:val="center"/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E7BA1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>ENTER YOU</w:t>
                        </w:r>
                        <w:r w:rsidR="00934145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>r</w:t>
                        </w:r>
                        <w:r w:rsidRPr="006E7BA1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 xml:space="preserve"> CALLOUT COPY HERE</w:t>
                        </w:r>
                      </w:p>
                    </w:txbxContent>
                  </v:textbox>
                </v:shape>
                <w10:wrap type="through"/>
                <w10:anchorlock/>
              </v:group>
            </w:pict>
          </mc:Fallback>
        </mc:AlternateContent>
      </w:r>
      <w:r w:rsidR="006E7BA1">
        <w:rPr>
          <w:noProof/>
        </w:rPr>
        <mc:AlternateContent>
          <mc:Choice Requires="wpg">
            <w:drawing>
              <wp:anchor distT="0" distB="0" distL="114300" distR="114300" simplePos="0" relativeHeight="251768832" behindDoc="0" locked="1" layoutInCell="1" allowOverlap="1" wp14:anchorId="6C416965" wp14:editId="36A16EB3">
                <wp:simplePos x="0" y="0"/>
                <wp:positionH relativeFrom="column">
                  <wp:posOffset>4994275</wp:posOffset>
                </wp:positionH>
                <wp:positionV relativeFrom="paragraph">
                  <wp:posOffset>-1221740</wp:posOffset>
                </wp:positionV>
                <wp:extent cx="1445260" cy="1445260"/>
                <wp:effectExtent l="127000" t="127000" r="180340" b="180340"/>
                <wp:wrapThrough wrapText="bothSides">
                  <wp:wrapPolygon edited="0">
                    <wp:start x="8351" y="-1898"/>
                    <wp:lineTo x="-1139" y="-1898"/>
                    <wp:lineTo x="-1898" y="4176"/>
                    <wp:lineTo x="-1898" y="17462"/>
                    <wp:lineTo x="3417" y="22397"/>
                    <wp:lineTo x="6833" y="23916"/>
                    <wp:lineTo x="7213" y="23916"/>
                    <wp:lineTo x="14805" y="23916"/>
                    <wp:lineTo x="15185" y="23916"/>
                    <wp:lineTo x="18981" y="22397"/>
                    <wp:lineTo x="23536" y="16703"/>
                    <wp:lineTo x="23536" y="16323"/>
                    <wp:lineTo x="23916" y="10629"/>
                    <wp:lineTo x="23916" y="10250"/>
                    <wp:lineTo x="22777" y="4555"/>
                    <wp:lineTo x="23156" y="2278"/>
                    <wp:lineTo x="16703" y="-1898"/>
                    <wp:lineTo x="13666" y="-1898"/>
                    <wp:lineTo x="8351" y="-1898"/>
                  </wp:wrapPolygon>
                </wp:wrapThrough>
                <wp:docPr id="4" name="Group 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5260" cy="1445260"/>
                          <a:chOff x="0" y="0"/>
                          <a:chExt cx="1445260" cy="1445260"/>
                        </a:xfrm>
                      </wpg:grpSpPr>
                      <wpg:grpSp>
                        <wpg:cNvPr id="7" name="Group 7"/>
                        <wpg:cNvGrpSpPr/>
                        <wpg:grpSpPr>
                          <a:xfrm>
                            <a:off x="0" y="0"/>
                            <a:ext cx="1445260" cy="1445260"/>
                            <a:chOff x="0" y="0"/>
                            <a:chExt cx="1445342" cy="1445342"/>
                          </a:xfrm>
                          <a:effectLst/>
                        </wpg:grpSpPr>
                        <wps:wsp>
                          <wps:cNvPr id="8" name="Oval 8"/>
                          <wps:cNvSpPr/>
                          <wps:spPr>
                            <a:xfrm>
                              <a:off x="0" y="0"/>
                              <a:ext cx="1445342" cy="1445342"/>
                            </a:xfrm>
                            <a:prstGeom prst="ellipse">
                              <a:avLst/>
                            </a:prstGeom>
                            <a:solidFill>
                              <a:schemeClr val="accent3"/>
                            </a:solidFill>
                            <a:ln>
                              <a:noFill/>
                            </a:ln>
                            <a:effectLst>
                              <a:outerShdw blurRad="114300" dist="38100" dir="3480000" sx="104000" sy="104000" algn="ctr" rotWithShape="0">
                                <a:schemeClr val="tx1">
                                  <a:lumMod val="50000"/>
                                  <a:lumOff val="50000"/>
                                  <a:alpha val="69000"/>
                                </a:scheme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9" name="Oval 9"/>
                          <wps:cNvSpPr/>
                          <wps:spPr>
                            <a:xfrm>
                              <a:off x="87707" y="88900"/>
                              <a:ext cx="1268095" cy="126809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bg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0" name="Text Box 10"/>
                        <wps:cNvSpPr txBox="1"/>
                        <wps:spPr>
                          <a:xfrm>
                            <a:off x="60960" y="106680"/>
                            <a:ext cx="1288415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386042A3" w14:textId="77777777" w:rsidR="006E7BA1" w:rsidRPr="006E7BA1" w:rsidRDefault="006E7BA1" w:rsidP="006E7BA1">
                              <w:pPr>
                                <w:spacing w:after="0" w:line="276" w:lineRule="auto"/>
                                <w:jc w:val="center"/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E7BA1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>ENTER YOU</w:t>
                              </w:r>
                              <w:r w:rsidR="00934145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>r</w:t>
                              </w:r>
                              <w:r w:rsidRPr="006E7BA1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 xml:space="preserve"> CALLOUT COPY HERE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182880" rIns="91440" bIns="9144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C416965" id="Group 4" o:spid="_x0000_s1046" style="position:absolute;left:0;text-align:left;margin-left:393.25pt;margin-top:-96.2pt;width:113.8pt;height:113.8pt;z-index:251768832" coordsize="14452,14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">
                <v:group id="Group 7" o:spid="_x0000_s1047" style="position:absolute;width:14452;height:14452" coordsize="14453,144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">
                  <v:oval id="Oval 8" o:spid="_x0000_s1048" style="position:absolute;width:14453;height:144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" fillcolor="#00a69c [3206]" stroked="f" strokeweight="1pt">
                    <v:stroke joinstyle="miter"/>
                    <v:shadow on="t" type="perspective" color="#b2b2b2 [1629]" opacity="45219f" offset=".56083mm,.89753mm" matrix="68157f,,,68157f"/>
                  </v:oval>
                  <v:oval id="Oval 9" o:spid="_x0000_s1049" style="position:absolute;left:877;top:889;width:12681;height:1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" filled="f" strokecolor="white [3212]" strokeweight="1.5pt">
                    <v:stroke dashstyle="dash" joinstyle="miter"/>
                  </v:oval>
                </v:group>
                <v:shape id="Text Box 10" o:spid="_x0000_s1050" type="#_x0000_t202" style="position:absolute;left:609;top:1066;width:12884;height:128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" filled="f" stroked="f">
                  <v:textbox inset=",14.4pt,,7.2pt">
                    <w:txbxContent>
                      <w:p w:rsidR="006E7BA1" w:rsidRPr="006E7BA1" w:rsidRDefault="006E7BA1" w:rsidP="006E7BA1">
                        <w:pPr>
                          <w:spacing w:after="0" w:line="276" w:lineRule="auto"/>
                          <w:jc w:val="center"/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E7BA1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>ENTER YOU</w:t>
                        </w:r>
                        <w:r w:rsidR="00934145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>r</w:t>
                        </w:r>
                        <w:r w:rsidRPr="006E7BA1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 xml:space="preserve"> CALLOUT COPY HERE</w:t>
                        </w:r>
                      </w:p>
                    </w:txbxContent>
                  </v:textbox>
                </v:shape>
                <w10:wrap type="through"/>
                <w10:anchorlock/>
              </v:group>
            </w:pict>
          </mc:Fallback>
        </mc:AlternateContent>
      </w:r>
      <w:r w:rsidR="00C07B7A">
        <w:rPr>
          <w:noProof/>
        </w:rPr>
        <mc:AlternateContent>
          <mc:Choice Requires="wpg">
            <w:drawing>
              <wp:anchor distT="0" distB="0" distL="114300" distR="114300" simplePos="0" relativeHeight="251766784" behindDoc="0" locked="1" layoutInCell="1" allowOverlap="1" wp14:anchorId="55662DC5" wp14:editId="482E251F">
                <wp:simplePos x="0" y="0"/>
                <wp:positionH relativeFrom="column">
                  <wp:posOffset>630555</wp:posOffset>
                </wp:positionH>
                <wp:positionV relativeFrom="paragraph">
                  <wp:posOffset>-1221740</wp:posOffset>
                </wp:positionV>
                <wp:extent cx="1445260" cy="1445260"/>
                <wp:effectExtent l="127000" t="127000" r="180340" b="180340"/>
                <wp:wrapThrough wrapText="bothSides">
                  <wp:wrapPolygon edited="0">
                    <wp:start x="8351" y="-1898"/>
                    <wp:lineTo x="-1139" y="-1898"/>
                    <wp:lineTo x="-1898" y="4176"/>
                    <wp:lineTo x="-1898" y="17462"/>
                    <wp:lineTo x="3417" y="22397"/>
                    <wp:lineTo x="6833" y="23916"/>
                    <wp:lineTo x="7213" y="23916"/>
                    <wp:lineTo x="14805" y="23916"/>
                    <wp:lineTo x="15185" y="23916"/>
                    <wp:lineTo x="18981" y="22397"/>
                    <wp:lineTo x="23536" y="16703"/>
                    <wp:lineTo x="23536" y="16323"/>
                    <wp:lineTo x="23916" y="10629"/>
                    <wp:lineTo x="23916" y="10250"/>
                    <wp:lineTo x="22777" y="4555"/>
                    <wp:lineTo x="23156" y="2278"/>
                    <wp:lineTo x="16703" y="-1898"/>
                    <wp:lineTo x="13666" y="-1898"/>
                    <wp:lineTo x="8351" y="-1898"/>
                  </wp:wrapPolygon>
                </wp:wrapThrough>
                <wp:docPr id="3" name="Group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45260" cy="1445260"/>
                          <a:chOff x="0" y="0"/>
                          <a:chExt cx="1445260" cy="1445260"/>
                        </a:xfrm>
                      </wpg:grpSpPr>
                      <wpg:grpSp>
                        <wpg:cNvPr id="2" name="Group 2"/>
                        <wpg:cNvGrpSpPr/>
                        <wpg:grpSpPr>
                          <a:xfrm>
                            <a:off x="0" y="0"/>
                            <a:ext cx="1445260" cy="1445260"/>
                            <a:chOff x="0" y="0"/>
                            <a:chExt cx="1445342" cy="1445342"/>
                          </a:xfrm>
                          <a:effectLst/>
                        </wpg:grpSpPr>
                        <wps:wsp>
                          <wps:cNvPr id="13" name="Oval 13"/>
                          <wps:cNvSpPr/>
                          <wps:spPr>
                            <a:xfrm>
                              <a:off x="0" y="0"/>
                              <a:ext cx="1445342" cy="1445342"/>
                            </a:xfrm>
                            <a:prstGeom prst="ellipse">
                              <a:avLst/>
                            </a:prstGeom>
                            <a:solidFill>
                              <a:srgbClr val="005BBB"/>
                            </a:solidFill>
                            <a:ln>
                              <a:noFill/>
                            </a:ln>
                            <a:effectLst>
                              <a:outerShdw blurRad="114300" dist="38100" dir="3480000" sx="104000" sy="104000" algn="ctr" rotWithShape="0">
                                <a:schemeClr val="tx1">
                                  <a:lumMod val="50000"/>
                                  <a:lumOff val="50000"/>
                                  <a:alpha val="69000"/>
                                </a:schemeClr>
                              </a:outerShdw>
                            </a:effectLst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5" name="Oval 5"/>
                          <wps:cNvSpPr/>
                          <wps:spPr>
                            <a:xfrm>
                              <a:off x="87707" y="88900"/>
                              <a:ext cx="1268095" cy="1268095"/>
                            </a:xfrm>
                            <a:prstGeom prst="ellipse">
                              <a:avLst/>
                            </a:prstGeom>
                            <a:noFill/>
                            <a:ln w="19050">
                              <a:solidFill>
                                <a:schemeClr val="bg1"/>
                              </a:solidFill>
                              <a:prstDash val="dash"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s:wsp>
                        <wps:cNvPr id="14" name="Text Box 14"/>
                        <wps:cNvSpPr txBox="1"/>
                        <wps:spPr>
                          <a:xfrm>
                            <a:off x="60960" y="106680"/>
                            <a:ext cx="1288415" cy="1280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13297F7C" w14:textId="77777777" w:rsidR="00C07B7A" w:rsidRPr="006E7BA1" w:rsidRDefault="006E7BA1" w:rsidP="006E7BA1">
                              <w:pPr>
                                <w:spacing w:after="0" w:line="276" w:lineRule="auto"/>
                                <w:jc w:val="center"/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</w:pPr>
                              <w:r w:rsidRPr="006E7BA1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>ENTER YOU</w:t>
                              </w:r>
                              <w:r w:rsidR="00934145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>r</w:t>
                              </w:r>
                              <w:r w:rsidRPr="006E7BA1">
                                <w:rPr>
                                  <w:b/>
                                  <w:caps/>
                                  <w:color w:val="FFFFFF" w:themeColor="background1"/>
                                  <w:sz w:val="22"/>
                                  <w:szCs w:val="22"/>
                                </w:rPr>
                                <w:t xml:space="preserve"> CALLOUT COPY HERE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182880" rIns="91440" bIns="9144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662DC5" id="Group 3" o:spid="_x0000_s1051" style="position:absolute;left:0;text-align:left;margin-left:49.65pt;margin-top:-96.2pt;width:113.8pt;height:113.8pt;z-index:251766784" coordsize="14452,144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">
                <v:group id="Group 2" o:spid="_x0000_s1052" style="position:absolute;width:14452;height:14452" coordsize="14453,144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  <v:oval id="Oval 13" o:spid="_x0000_s1053" style="position:absolute;width:14453;height:144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" fillcolor="#005bbb" stroked="f" strokeweight="1pt">
                    <v:stroke joinstyle="miter"/>
                    <v:shadow on="t" type="perspective" color="#b2b2b2 [1629]" opacity="45219f" offset=".56083mm,.89753mm" matrix="68157f,,,68157f"/>
                  </v:oval>
                  <v:oval id="Oval 5" o:spid="_x0000_s1054" style="position:absolute;left:877;top:889;width:12681;height:1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" filled="f" strokecolor="white [3212]" strokeweight="1.5pt">
                    <v:stroke dashstyle="dash" joinstyle="miter"/>
                  </v:oval>
                </v:group>
                <v:shape id="Text Box 14" o:spid="_x0000_s1055" type="#_x0000_t202" style="position:absolute;left:609;top:1066;width:12884;height:128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" filled="f" stroked="f">
                  <v:textbox inset=",14.4pt,,7.2pt">
                    <w:txbxContent>
                      <w:p w:rsidR="00C07B7A" w:rsidRPr="006E7BA1" w:rsidRDefault="006E7BA1" w:rsidP="006E7BA1">
                        <w:pPr>
                          <w:spacing w:after="0" w:line="276" w:lineRule="auto"/>
                          <w:jc w:val="center"/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</w:pPr>
                        <w:r w:rsidRPr="006E7BA1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>ENTER YOU</w:t>
                        </w:r>
                        <w:r w:rsidR="00934145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>r</w:t>
                        </w:r>
                        <w:r w:rsidRPr="006E7BA1">
                          <w:rPr>
                            <w:b/>
                            <w:caps/>
                            <w:color w:val="FFFFFF" w:themeColor="background1"/>
                            <w:sz w:val="22"/>
                            <w:szCs w:val="22"/>
                          </w:rPr>
                          <w:t xml:space="preserve"> CALLOUT COPY HERE</w:t>
                        </w:r>
                      </w:p>
                    </w:txbxContent>
                  </v:textbox>
                </v:shape>
                <w10:wrap type="through"/>
                <w10:anchorlock/>
              </v:group>
            </w:pict>
          </mc:Fallback>
        </mc:AlternateContent>
      </w:r>
    </w:p>
    <w:sectPr w:rsidR="00F70854" w:rsidRPr="00D535ED" w:rsidSect="00504E11">
      <w:pgSz w:w="12240" w:h="15840"/>
      <w:pgMar w:top="432" w:right="432" w:bottom="432" w:left="432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FFFFFF1D"/>
    <w:multiLevelType w:val="multilevel"/>
    <w:tmpl w:val="27E8486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53DEC3A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 w15:restartNumberingAfterBreak="0">
    <w:nsid w:val="FFFFFF7D"/>
    <w:multiLevelType w:val="singleLevel"/>
    <w:tmpl w:val="55A65BB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 w15:restartNumberingAfterBreak="0">
    <w:nsid w:val="FFFFFF7E"/>
    <w:multiLevelType w:val="singleLevel"/>
    <w:tmpl w:val="22FC7AD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FFFFFF7F"/>
    <w:multiLevelType w:val="singleLevel"/>
    <w:tmpl w:val="9D44C1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FFFFFF80"/>
    <w:multiLevelType w:val="singleLevel"/>
    <w:tmpl w:val="105610E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CA3AACFA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80302F3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77683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BC8A95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101C4BC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D2B5378"/>
    <w:multiLevelType w:val="hybridMultilevel"/>
    <w:tmpl w:val="3530DAD2"/>
    <w:lvl w:ilvl="0" w:tplc="2C401B5E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E883359"/>
    <w:multiLevelType w:val="hybridMultilevel"/>
    <w:tmpl w:val="54A491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34451906">
    <w:abstractNumId w:val="12"/>
  </w:num>
  <w:num w:numId="2" w16cid:durableId="483814171">
    <w:abstractNumId w:val="11"/>
  </w:num>
  <w:num w:numId="3" w16cid:durableId="1638680445">
    <w:abstractNumId w:val="0"/>
  </w:num>
  <w:num w:numId="4" w16cid:durableId="1767190999">
    <w:abstractNumId w:val="1"/>
  </w:num>
  <w:num w:numId="5" w16cid:durableId="1753039789">
    <w:abstractNumId w:val="2"/>
  </w:num>
  <w:num w:numId="6" w16cid:durableId="1323435655">
    <w:abstractNumId w:val="3"/>
  </w:num>
  <w:num w:numId="7" w16cid:durableId="586235169">
    <w:abstractNumId w:val="4"/>
  </w:num>
  <w:num w:numId="8" w16cid:durableId="1693991963">
    <w:abstractNumId w:val="9"/>
  </w:num>
  <w:num w:numId="9" w16cid:durableId="706494906">
    <w:abstractNumId w:val="5"/>
  </w:num>
  <w:num w:numId="10" w16cid:durableId="907812384">
    <w:abstractNumId w:val="6"/>
  </w:num>
  <w:num w:numId="11" w16cid:durableId="211310591">
    <w:abstractNumId w:val="7"/>
  </w:num>
  <w:num w:numId="12" w16cid:durableId="1792896295">
    <w:abstractNumId w:val="8"/>
  </w:num>
  <w:num w:numId="13" w16cid:durableId="1450051702">
    <w:abstractNumId w:val="10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00"/>
  <w:proofState w:spelling="clean" w:grammar="clean"/>
  <w:attachedTemplate r:id="rId1"/>
  <w:stylePaneFormatFilter w:val="3F21" w:allStyles="1" w:customStyles="0" w:latentStyles="0" w:stylesInUse="0" w:headingStyles="1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rawingGridHorizontalSpacing w:val="14"/>
  <w:drawingGridVerticalSpacing w:val="14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81271"/>
    <w:rsid w:val="00000D2F"/>
    <w:rsid w:val="000A587F"/>
    <w:rsid w:val="000B2E46"/>
    <w:rsid w:val="00100D94"/>
    <w:rsid w:val="001057DD"/>
    <w:rsid w:val="00111AC7"/>
    <w:rsid w:val="001235A1"/>
    <w:rsid w:val="00130E63"/>
    <w:rsid w:val="001A4937"/>
    <w:rsid w:val="001B7CA2"/>
    <w:rsid w:val="001F592C"/>
    <w:rsid w:val="00210E89"/>
    <w:rsid w:val="00212862"/>
    <w:rsid w:val="00230427"/>
    <w:rsid w:val="00250910"/>
    <w:rsid w:val="002523F1"/>
    <w:rsid w:val="00275A01"/>
    <w:rsid w:val="002D5445"/>
    <w:rsid w:val="0039380C"/>
    <w:rsid w:val="00394A78"/>
    <w:rsid w:val="003D2754"/>
    <w:rsid w:val="003E4BE0"/>
    <w:rsid w:val="003F071A"/>
    <w:rsid w:val="00403A03"/>
    <w:rsid w:val="00417842"/>
    <w:rsid w:val="00482547"/>
    <w:rsid w:val="00504E11"/>
    <w:rsid w:val="005158AE"/>
    <w:rsid w:val="005566C7"/>
    <w:rsid w:val="005B20AA"/>
    <w:rsid w:val="00602C26"/>
    <w:rsid w:val="006258BE"/>
    <w:rsid w:val="00625A0E"/>
    <w:rsid w:val="00635D2E"/>
    <w:rsid w:val="00636CE9"/>
    <w:rsid w:val="0067612E"/>
    <w:rsid w:val="00693049"/>
    <w:rsid w:val="006C17B8"/>
    <w:rsid w:val="006E7BA1"/>
    <w:rsid w:val="00726BAD"/>
    <w:rsid w:val="00734C81"/>
    <w:rsid w:val="00771984"/>
    <w:rsid w:val="00847030"/>
    <w:rsid w:val="00852559"/>
    <w:rsid w:val="00881271"/>
    <w:rsid w:val="008D6D2D"/>
    <w:rsid w:val="009205A8"/>
    <w:rsid w:val="00925F3B"/>
    <w:rsid w:val="00934145"/>
    <w:rsid w:val="009355C1"/>
    <w:rsid w:val="009F0ED4"/>
    <w:rsid w:val="00A61B20"/>
    <w:rsid w:val="00A80D59"/>
    <w:rsid w:val="00A80FD7"/>
    <w:rsid w:val="00AA096A"/>
    <w:rsid w:val="00B00E85"/>
    <w:rsid w:val="00B139C0"/>
    <w:rsid w:val="00B41AB2"/>
    <w:rsid w:val="00B851FA"/>
    <w:rsid w:val="00BA55A2"/>
    <w:rsid w:val="00BD7576"/>
    <w:rsid w:val="00BF034D"/>
    <w:rsid w:val="00C07B7A"/>
    <w:rsid w:val="00C52A0F"/>
    <w:rsid w:val="00CE3A9D"/>
    <w:rsid w:val="00D157BF"/>
    <w:rsid w:val="00D171C2"/>
    <w:rsid w:val="00D45F3A"/>
    <w:rsid w:val="00D535ED"/>
    <w:rsid w:val="00DE63D9"/>
    <w:rsid w:val="00E13417"/>
    <w:rsid w:val="00E322C3"/>
    <w:rsid w:val="00E42314"/>
    <w:rsid w:val="00E554DD"/>
    <w:rsid w:val="00E55A60"/>
    <w:rsid w:val="00EC4E4A"/>
    <w:rsid w:val="00F2700F"/>
    <w:rsid w:val="00F31FA7"/>
    <w:rsid w:val="00F70854"/>
    <w:rsid w:val="00F84C4F"/>
    <w:rsid w:val="00FE4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32830FA"/>
  <w14:defaultImageDpi w14:val="32767"/>
  <w15:chartTrackingRefBased/>
  <w15:docId w15:val="{23EAE245-E41C-456E-B474-B5616BE774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Arial" w:eastAsiaTheme="minorHAnsi" w:hAnsi="Arial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Smart Link" w:semiHidden="1" w:unhideWhenUsed="1"/>
  </w:latentStyles>
  <w:style w:type="paragraph" w:default="1" w:styleId="Normal">
    <w:name w:val="Normal"/>
    <w:qFormat/>
    <w:rsid w:val="00403A03"/>
    <w:pPr>
      <w:spacing w:after="120" w:line="312" w:lineRule="auto"/>
    </w:pPr>
    <w:rPr>
      <w:color w:val="666666"/>
    </w:rPr>
  </w:style>
  <w:style w:type="paragraph" w:styleId="Heading1">
    <w:name w:val="heading 1"/>
    <w:basedOn w:val="Normal"/>
    <w:next w:val="Normal"/>
    <w:link w:val="Heading1Char"/>
    <w:uiPriority w:val="9"/>
    <w:qFormat/>
    <w:rsid w:val="00D157BF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CB381F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lumnHeading">
    <w:name w:val="Column Heading"/>
    <w:basedOn w:val="Normal"/>
    <w:qFormat/>
    <w:rsid w:val="00250910"/>
    <w:pPr>
      <w:spacing w:after="240"/>
    </w:pPr>
    <w:rPr>
      <w:b/>
      <w:caps/>
      <w:color w:val="FFFFFF" w:themeColor="background1"/>
      <w:sz w:val="32"/>
    </w:rPr>
  </w:style>
  <w:style w:type="paragraph" w:customStyle="1" w:styleId="ColumnHeading2">
    <w:name w:val="Column Heading 2"/>
    <w:qFormat/>
    <w:rsid w:val="00250910"/>
    <w:pPr>
      <w:spacing w:before="120"/>
    </w:pPr>
    <w:rPr>
      <w:color w:val="FFFFFF" w:themeColor="background1"/>
      <w:sz w:val="22"/>
    </w:rPr>
  </w:style>
  <w:style w:type="paragraph" w:customStyle="1" w:styleId="Style1">
    <w:name w:val="Style1"/>
    <w:basedOn w:val="ColumnHeading2"/>
    <w:qFormat/>
    <w:rsid w:val="001235A1"/>
  </w:style>
  <w:style w:type="character" w:customStyle="1" w:styleId="Heading1Char">
    <w:name w:val="Heading 1 Char"/>
    <w:basedOn w:val="DefaultParagraphFont"/>
    <w:link w:val="Heading1"/>
    <w:uiPriority w:val="9"/>
    <w:rsid w:val="00D157BF"/>
    <w:rPr>
      <w:rFonts w:asciiTheme="majorHAnsi" w:eastAsiaTheme="majorEastAsia" w:hAnsiTheme="majorHAnsi" w:cstheme="majorBidi"/>
      <w:color w:val="CB381F" w:themeColor="accent1" w:themeShade="BF"/>
      <w:sz w:val="32"/>
      <w:szCs w:val="32"/>
    </w:rPr>
  </w:style>
  <w:style w:type="paragraph" w:styleId="Title">
    <w:name w:val="Title"/>
    <w:aliases w:val="Event Title"/>
    <w:basedOn w:val="Normal"/>
    <w:next w:val="Normal"/>
    <w:link w:val="TitleChar"/>
    <w:uiPriority w:val="10"/>
    <w:qFormat/>
    <w:rsid w:val="0067612E"/>
    <w:pPr>
      <w:framePr w:hSpace="144" w:vSpace="475" w:wrap="around" w:vAnchor="page" w:hAnchor="text" w:y="1"/>
      <w:spacing w:line="204" w:lineRule="auto"/>
      <w:contextualSpacing/>
    </w:pPr>
    <w:rPr>
      <w:rFonts w:eastAsiaTheme="majorEastAsia" w:cstheme="majorBidi"/>
      <w:caps/>
      <w:color w:val="005BBB"/>
      <w:kern w:val="22"/>
      <w:sz w:val="80"/>
      <w:szCs w:val="56"/>
    </w:rPr>
  </w:style>
  <w:style w:type="character" w:customStyle="1" w:styleId="TitleChar">
    <w:name w:val="Title Char"/>
    <w:aliases w:val="Event Title Char"/>
    <w:basedOn w:val="DefaultParagraphFont"/>
    <w:link w:val="Title"/>
    <w:uiPriority w:val="10"/>
    <w:rsid w:val="0067612E"/>
    <w:rPr>
      <w:rFonts w:eastAsiaTheme="majorEastAsia" w:cstheme="majorBidi"/>
      <w:caps/>
      <w:color w:val="005BBB"/>
      <w:kern w:val="22"/>
      <w:sz w:val="80"/>
      <w:szCs w:val="56"/>
    </w:rPr>
  </w:style>
  <w:style w:type="paragraph" w:customStyle="1" w:styleId="EventDate">
    <w:name w:val="Event Date"/>
    <w:qFormat/>
    <w:rsid w:val="0067612E"/>
    <w:rPr>
      <w:rFonts w:eastAsiaTheme="majorEastAsia" w:cstheme="majorBidi"/>
      <w:b/>
      <w:caps/>
      <w:color w:val="005BBB"/>
      <w:kern w:val="22"/>
      <w:sz w:val="28"/>
      <w:szCs w:val="56"/>
    </w:rPr>
  </w:style>
  <w:style w:type="paragraph" w:customStyle="1" w:styleId="Rule">
    <w:name w:val="Rule"/>
    <w:basedOn w:val="ColumnHeading2"/>
    <w:qFormat/>
    <w:rsid w:val="00210E89"/>
    <w:pPr>
      <w:spacing w:after="120"/>
    </w:pPr>
    <w:rPr>
      <w:spacing w:val="-14"/>
      <w:kern w:val="32"/>
      <w:sz w:val="20"/>
      <w:szCs w:val="22"/>
    </w:rPr>
  </w:style>
  <w:style w:type="character" w:styleId="Hyperlink">
    <w:name w:val="Hyperlink"/>
    <w:basedOn w:val="DefaultParagraphFont"/>
    <w:uiPriority w:val="99"/>
    <w:unhideWhenUsed/>
    <w:rsid w:val="00230427"/>
    <w:rPr>
      <w:color w:val="005BBB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4665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jpg"/><Relationship Id="rId18" Type="http://schemas.openxmlformats.org/officeDocument/2006/relationships/image" Target="media/image13.jp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jp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jp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jpg"/><Relationship Id="rId14" Type="http://schemas.openxmlformats.org/officeDocument/2006/relationships/image" Target="media/image9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K:\som\Communications\Ready%20to%20use\Branded%20flyers\Mgt%20Branded%20Flyer%20Templates\Flyer%20Template%20Toolbox.dotx" TargetMode="External"/></Relationships>
</file>

<file path=word/theme/theme1.xml><?xml version="1.0" encoding="utf-8"?>
<a:theme xmlns:a="http://schemas.openxmlformats.org/drawingml/2006/main" name="Office Theme">
  <a:themeElements>
    <a:clrScheme name="UB - Brand Colors">
      <a:dk1>
        <a:srgbClr val="666666"/>
      </a:dk1>
      <a:lt1>
        <a:srgbClr val="FFFFFF"/>
      </a:lt1>
      <a:dk2>
        <a:srgbClr val="005BBB"/>
      </a:dk2>
      <a:lt2>
        <a:srgbClr val="E4E4E4"/>
      </a:lt2>
      <a:accent1>
        <a:srgbClr val="E56A54"/>
      </a:accent1>
      <a:accent2>
        <a:srgbClr val="2F9FD0"/>
      </a:accent2>
      <a:accent3>
        <a:srgbClr val="00A69C"/>
      </a:accent3>
      <a:accent4>
        <a:srgbClr val="006570"/>
      </a:accent4>
      <a:accent5>
        <a:srgbClr val="005BBB"/>
      </a:accent5>
      <a:accent6>
        <a:srgbClr val="666666"/>
      </a:accent6>
      <a:hlink>
        <a:srgbClr val="005BBB"/>
      </a:hlink>
      <a:folHlink>
        <a:srgbClr val="E56A54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530C286F-A263-43C0-B548-1A6F9EAF3B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K:\som\Communications\Ready to use\Branded flyers\Mgt Branded Flyer Templates\Flyer Template Toolbox.dotx</Template>
  <TotalTime>3</TotalTime>
  <Pages>1</Pages>
  <Words>6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>University at Buffalo</Company>
  <LinksUpToDate>false</LinksUpToDate>
  <CharactersWithSpaces>41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Gac, Emily</dc:creator>
  <cp:keywords/>
  <dc:description/>
  <cp:lastModifiedBy>Kevin Manne</cp:lastModifiedBy>
  <cp:revision>2</cp:revision>
  <cp:lastPrinted>2018-04-20T13:22:00Z</cp:lastPrinted>
  <dcterms:created xsi:type="dcterms:W3CDTF">2024-12-24T15:45:00Z</dcterms:created>
  <dcterms:modified xsi:type="dcterms:W3CDTF">2026-08-03T17:20:00Z</dcterms:modified>
  <cp:category/>
</cp:coreProperties>
</file>